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16812" w:rsidRDefault="00C16812" w:rsidP="00A27521">
      <w:pPr>
        <w:tabs>
          <w:tab w:val="center" w:pos="941"/>
          <w:tab w:val="center" w:pos="4880"/>
        </w:tabs>
        <w:spacing w:after="265" w:line="270" w:lineRule="auto"/>
        <w:ind w:left="0" w:firstLine="0"/>
        <w:jc w:val="center"/>
        <w:outlineLvl w:val="0"/>
      </w:pPr>
      <w:r>
        <w:rPr>
          <w:b/>
          <w:u w:val="single" w:color="000000"/>
        </w:rPr>
        <w:t>Школьный  этап 6 класс.</w:t>
      </w:r>
    </w:p>
    <w:p w:rsidR="00C16812" w:rsidRDefault="00C16812" w:rsidP="00A27521">
      <w:pPr>
        <w:spacing w:after="0" w:line="240" w:lineRule="atLeast"/>
        <w:ind w:left="1095" w:right="194"/>
        <w:outlineLvl w:val="0"/>
      </w:pPr>
      <w:r>
        <w:rPr>
          <w:b/>
        </w:rPr>
        <w:t xml:space="preserve">Задания  по номинации «Культура дома и декоративно-прикладное творчество» </w:t>
      </w:r>
    </w:p>
    <w:p w:rsidR="00C16812" w:rsidRDefault="00C16812" w:rsidP="00A27521">
      <w:pPr>
        <w:spacing w:after="0" w:line="240" w:lineRule="atLeast"/>
        <w:ind w:left="1568" w:right="1000"/>
        <w:jc w:val="center"/>
        <w:outlineLvl w:val="0"/>
      </w:pPr>
      <w:r>
        <w:rPr>
          <w:b/>
        </w:rPr>
        <w:t xml:space="preserve">Теоретический тур. </w:t>
      </w:r>
      <w:r>
        <w:rPr>
          <w:b/>
          <w:u w:val="single" w:color="000000"/>
        </w:rPr>
        <w:t>Кулинария.</w:t>
      </w:r>
    </w:p>
    <w:p w:rsidR="00C16812" w:rsidRDefault="00C16812" w:rsidP="00A27521">
      <w:pPr>
        <w:numPr>
          <w:ilvl w:val="0"/>
          <w:numId w:val="1"/>
        </w:numPr>
        <w:spacing w:after="0" w:line="240" w:lineRule="atLeast"/>
        <w:ind w:left="951" w:right="58" w:hanging="302"/>
      </w:pPr>
      <w:r>
        <w:t xml:space="preserve">О каком продукте идёт речь в загадке: </w:t>
      </w:r>
    </w:p>
    <w:p w:rsidR="00C16812" w:rsidRDefault="00C16812" w:rsidP="00A27521">
      <w:pPr>
        <w:spacing w:after="0" w:line="240" w:lineRule="atLeast"/>
        <w:ind w:left="951" w:right="58" w:firstLine="0"/>
      </w:pPr>
      <w:r>
        <w:t xml:space="preserve">В поле родился, </w:t>
      </w:r>
    </w:p>
    <w:p w:rsidR="00C16812" w:rsidRDefault="00C16812" w:rsidP="00A27521">
      <w:pPr>
        <w:spacing w:after="0" w:line="240" w:lineRule="atLeast"/>
        <w:ind w:left="951" w:right="58"/>
      </w:pPr>
      <w:r>
        <w:t xml:space="preserve">На заводе варился, </w:t>
      </w:r>
    </w:p>
    <w:p w:rsidR="00C16812" w:rsidRDefault="00C16812" w:rsidP="00A27521">
      <w:pPr>
        <w:spacing w:after="0" w:line="240" w:lineRule="atLeast"/>
        <w:ind w:left="951" w:right="58"/>
      </w:pPr>
      <w:r>
        <w:t xml:space="preserve">На столе растворился. </w:t>
      </w:r>
    </w:p>
    <w:p w:rsidR="00C16812" w:rsidRDefault="00C16812" w:rsidP="00A27521">
      <w:pPr>
        <w:spacing w:after="0" w:line="240" w:lineRule="atLeast"/>
        <w:ind w:left="951" w:right="58"/>
      </w:pPr>
      <w:r>
        <w:t xml:space="preserve">Ответ:________________ </w:t>
      </w:r>
    </w:p>
    <w:p w:rsidR="00C16812" w:rsidRDefault="00C16812" w:rsidP="00A27521">
      <w:pPr>
        <w:numPr>
          <w:ilvl w:val="0"/>
          <w:numId w:val="1"/>
        </w:numPr>
        <w:spacing w:after="41"/>
        <w:ind w:right="58" w:hanging="302"/>
      </w:pPr>
      <w:r>
        <w:t xml:space="preserve">Определите продукты питания, богатые: а –белками, б –жирами, в – углеводами и напишите соответствующую букву: </w:t>
      </w:r>
    </w:p>
    <w:p w:rsidR="00C16812" w:rsidRDefault="00C16812" w:rsidP="00A27521">
      <w:pPr>
        <w:spacing w:after="233" w:line="259" w:lineRule="auto"/>
        <w:ind w:left="942" w:firstLine="0"/>
        <w:jc w:val="left"/>
      </w:pPr>
      <w:r>
        <w:rPr>
          <w:noProof/>
        </w:rPr>
      </w:r>
      <w:r w:rsidRPr="00905C45">
        <w:rPr>
          <w:rFonts w:ascii="Calibri" w:hAnsi="Calibri" w:cs="Calibri"/>
          <w:noProof/>
          <w:sz w:val="22"/>
        </w:rPr>
        <w:pict>
          <v:group id="Группа 276829" o:spid="_x0000_s1026" style="width:462.75pt;height:138.4pt;mso-position-horizontal-relative:char;mso-position-vertical-relative:line" coordsize="58766,17575" o:gfxdata="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">
            <v:rect id="Rectangle 25852" o:spid="_x0000_s1027" style="position:absolute;left:58385;top:15300;width:507;height:22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C69ccA&#10;AADeAAAADwAAAGRycy9kb3ducmV2LnhtbESPQWvCQBSE74X+h+UVequbBpSYZhWpih7VFGxvj+xr&#10;Epp9G7JrkvrrXaHQ4zAz3zDZcjSN6KlztWUFr5MIBHFhdc2lgo98+5KAcB5ZY2OZFPySg+Xi8SHD&#10;VNuBj9SffCkChF2KCirv21RKV1Rk0E1sSxy8b9sZ9EF2pdQdDgFuGhlH0UwarDksVNjSe0XFz+li&#10;FOySdvW5t9ehbDZfu/PhPF/nc6/U89O4egPhafT/4b/2XiuIp8k0hvudcAXk4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QuvXHAAAA3gAAAA8AAAAAAAAAAAAAAAAAmAIAAGRy&#10;cy9kb3ducmV2LnhtbFBLBQYAAAAABAAEAPUAAACMAwAAAAA=&#10;" filled="f" stroked="f">
              <v:textbox inset="0,0,0,0">
                <w:txbxContent>
                  <w:p w:rsidR="00C16812" w:rsidRDefault="00C16812" w:rsidP="00A27521">
                    <w:pPr>
                      <w:spacing w:after="160" w:line="259" w:lineRule="auto"/>
                      <w:ind w:left="0" w:firstLine="0"/>
                      <w:jc w:val="left"/>
                    </w:pPr>
                  </w:p>
                </w:txbxContent>
              </v:textbox>
            </v: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10394" o:spid="_x0000_s1028" type="#_x0000_t75" style="position:absolute;left:-41;top:-33;width:19536;height:1761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l8TPDHAAAA3wAAAA8AAABkcnMvZG93bnJldi54bWxEj0FrwkAUhO+F/oflFXqrmzRSm9SNlILV&#10;3qKWnh/Z1yQk+zZk1xj/vSsIHoeZ+YZZribTiZEG11hWEM8iEMSl1Q1XCn4P65d3EM4ja+wsk4Iz&#10;OVjljw9LzLQ98Y7Gva9EgLDLUEHtfZ9J6cqaDLqZ7YmD928Hgz7IoZJ6wFOAm06+RtGbNNhwWKix&#10;p6+aynZ/NArKNv456CJN/XfyN8fFthjPm0Kp56fp8wOEp8nfw7f2VitI4ihJ53D9E76AzC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l8TPDHAAAA3wAAAA8AAAAAAAAAAAAA&#10;AAAAnwIAAGRycy9kb3ducmV2LnhtbFBLBQYAAAAABAAEAPcAAACTAwAAAAA=&#10;">
              <v:imagedata r:id="rId7" o:title=""/>
            </v:shape>
            <v:shape id="Picture 310393" o:spid="_x0000_s1029" type="#_x0000_t75" style="position:absolute;left:19475;top:-33;width:20818;height:161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0+LTFAAAA3wAAAA8AAABkcnMvZG93bnJldi54bWxEj92qwjAQhO8P+A5hBW8OmmpBtBpFFEHw&#10;xr8HWJq1LTab0sRafXojCF4OM/MNM1+2phQN1a6wrGA4iEAQp1YXnCm4nLf9CQjnkTWWlknBkxws&#10;F52/OSbaPvhIzclnIkDYJagg975KpHRpTgbdwFbEwbva2qAPss6krvER4KaUoygaS4MFh4UcK1rn&#10;lN5Od6Pg/1VcafLaNOXdZYf4tn2mu/1aqV63Xc1AeGr9L/xt77SCeBjF0xg+f8IXkIs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dPi0xQAAAN8AAAAPAAAAAAAAAAAAAAAA&#10;AJ8CAABkcnMvZG93bnJldi54bWxQSwUGAAAAAAQABAD3AAAAkQMAAAAA&#10;">
              <v:imagedata r:id="rId8" o:title=""/>
            </v:shape>
            <v:shape id="Picture 26054" o:spid="_x0000_s1030" type="#_x0000_t75" style="position:absolute;left:40481;width:18107;height:168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ROao/HAAAA3gAAAA8AAABkcnMvZG93bnJldi54bWxEj81uwjAQhO+V+g7WVuJWHFAJkGJQ1VJU&#10;bvxJXLfxEqeN11FsIPD0NVIljqOZ+UYzmbW2EidqfOlYQa+bgCDOnS65ULDbfj6PQPiArLFyTAou&#10;5GE2fXyYYKbdmdd02oRCRAj7DBWYEOpMSp8bsui7riaO3sE1FkOUTSF1g+cIt5XsJ0kqLZYcFwzW&#10;9G4o/90crYJ0/zHk+fxnZb7T9bI3KOzhOl4o1Xlq315BBGrDPfzf/tIK+mkyeIHbnXgF5PQP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ROao/HAAAA3gAAAA8AAAAAAAAAAAAA&#10;AAAAnwIAAGRycy9kb3ducmV2LnhtbFBLBQYAAAAABAAEAPcAAACTAwAAAAA=&#10;">
              <v:imagedata r:id="rId9" o:title=""/>
            </v:shape>
            <w10:anchorlock/>
          </v:group>
        </w:pict>
      </w:r>
    </w:p>
    <w:p w:rsidR="00C16812" w:rsidRDefault="00C16812" w:rsidP="00A27521">
      <w:pPr>
        <w:tabs>
          <w:tab w:val="center" w:pos="1072"/>
          <w:tab w:val="center" w:pos="4145"/>
          <w:tab w:val="center" w:pos="7420"/>
        </w:tabs>
        <w:spacing w:after="215"/>
        <w:ind w:left="0" w:firstLine="0"/>
        <w:jc w:val="left"/>
      </w:pPr>
      <w:r>
        <w:rPr>
          <w:rFonts w:ascii="Calibri" w:hAnsi="Calibri" w:cs="Calibri"/>
          <w:sz w:val="22"/>
        </w:rPr>
        <w:tab/>
      </w:r>
      <w:r>
        <w:t xml:space="preserve">1 -   </w:t>
      </w:r>
      <w:r>
        <w:tab/>
        <w:t xml:space="preserve">2 -  </w:t>
      </w:r>
      <w:r>
        <w:tab/>
        <w:t xml:space="preserve">3 -  </w:t>
      </w:r>
    </w:p>
    <w:p w:rsidR="00C16812" w:rsidRDefault="00C16812" w:rsidP="00A27521">
      <w:pPr>
        <w:spacing w:after="333" w:line="268" w:lineRule="auto"/>
        <w:ind w:left="1292" w:right="723"/>
        <w:jc w:val="center"/>
        <w:outlineLvl w:val="0"/>
      </w:pPr>
      <w:r>
        <w:rPr>
          <w:b/>
          <w:u w:val="single" w:color="000000"/>
        </w:rPr>
        <w:t>Материаловедение.</w:t>
      </w:r>
    </w:p>
    <w:p w:rsidR="00C16812" w:rsidRDefault="00C16812" w:rsidP="00A27521">
      <w:pPr>
        <w:ind w:left="951" w:right="385"/>
      </w:pPr>
      <w:r>
        <w:t xml:space="preserve">3. Заполните сравнительную характеристику свойств хлопчатобумажных и льняных тканей, используя слова для справок: более, менее, средние, слабые, значительные, выше и т.д. </w:t>
      </w:r>
    </w:p>
    <w:tbl>
      <w:tblPr>
        <w:tblW w:w="9330" w:type="dxa"/>
        <w:tblInd w:w="830" w:type="dxa"/>
        <w:tblCellMar>
          <w:top w:w="7" w:type="dxa"/>
          <w:left w:w="110" w:type="dxa"/>
          <w:right w:w="50" w:type="dxa"/>
        </w:tblCellMar>
        <w:tblLook w:val="00A0"/>
      </w:tblPr>
      <w:tblGrid>
        <w:gridCol w:w="2817"/>
        <w:gridCol w:w="3331"/>
        <w:gridCol w:w="3182"/>
      </w:tblGrid>
      <w:tr w:rsidR="00C16812" w:rsidTr="0017135B">
        <w:trPr>
          <w:trHeight w:val="283"/>
        </w:trPr>
        <w:tc>
          <w:tcPr>
            <w:tcW w:w="24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Свойства тканей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Ткани из: </w:t>
            </w:r>
          </w:p>
        </w:tc>
        <w:tc>
          <w:tcPr>
            <w:tcW w:w="329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хлопка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льна </w:t>
            </w:r>
          </w:p>
        </w:tc>
      </w:tr>
      <w:tr w:rsidR="00C16812" w:rsidTr="0017135B">
        <w:trPr>
          <w:trHeight w:val="1118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right="574" w:firstLine="0"/>
              <w:jc w:val="left"/>
            </w:pPr>
            <w:r w:rsidRPr="0058489D">
              <w:rPr>
                <w:sz w:val="22"/>
                <w:u w:val="single" w:color="000000"/>
              </w:rPr>
              <w:t>Физикомеханические:</w:t>
            </w:r>
            <w:r w:rsidRPr="0058489D">
              <w:rPr>
                <w:sz w:val="22"/>
              </w:rPr>
              <w:t xml:space="preserve"> 1. Прочность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79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________________прочные, чем льняные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56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______________прочные, чем хлопковые </w:t>
            </w:r>
          </w:p>
        </w:tc>
      </w:tr>
      <w:tr w:rsidR="00C16812" w:rsidTr="0017135B">
        <w:trPr>
          <w:trHeight w:val="283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2.Сминаемость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_______________сминаемые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</w:pPr>
            <w:r w:rsidRPr="0058489D">
              <w:rPr>
                <w:sz w:val="22"/>
              </w:rPr>
              <w:t xml:space="preserve">________________сминаемые </w:t>
            </w:r>
          </w:p>
        </w:tc>
      </w:tr>
      <w:tr w:rsidR="00C16812" w:rsidTr="0017135B">
        <w:trPr>
          <w:trHeight w:val="1100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98" w:line="259" w:lineRule="auto"/>
              <w:ind w:left="0" w:firstLine="0"/>
              <w:jc w:val="left"/>
            </w:pPr>
            <w:r w:rsidRPr="0058489D">
              <w:rPr>
                <w:sz w:val="22"/>
                <w:u w:val="single" w:color="000000"/>
              </w:rPr>
              <w:t>Гигиенические: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1. Гигроскопичность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98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_________________,чем у льна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81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>_______________, чем у хлопка</w:t>
            </w:r>
          </w:p>
        </w:tc>
      </w:tr>
      <w:tr w:rsidR="00C16812" w:rsidTr="0017135B">
        <w:trPr>
          <w:trHeight w:val="1119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  <w:u w:val="single" w:color="000000"/>
              </w:rPr>
              <w:t>Теплозащитныесвойства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303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_________________, чем у льна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86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tabs>
                <w:tab w:val="right" w:pos="3129"/>
              </w:tabs>
              <w:spacing w:after="23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________________чем </w:t>
            </w:r>
            <w:r w:rsidRPr="0058489D">
              <w:rPr>
                <w:sz w:val="22"/>
              </w:rPr>
              <w:tab/>
              <w:t xml:space="preserve">у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хлопка </w:t>
            </w:r>
          </w:p>
        </w:tc>
      </w:tr>
      <w:tr w:rsidR="00C16812" w:rsidTr="0017135B">
        <w:trPr>
          <w:trHeight w:val="1114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98" w:line="259" w:lineRule="auto"/>
              <w:ind w:left="0" w:firstLine="0"/>
              <w:jc w:val="left"/>
            </w:pPr>
            <w:r w:rsidRPr="0058489D">
              <w:rPr>
                <w:sz w:val="22"/>
                <w:u w:val="single" w:color="000000"/>
              </w:rPr>
              <w:t>Технологические</w:t>
            </w:r>
            <w:r w:rsidRPr="0058489D">
              <w:rPr>
                <w:sz w:val="22"/>
              </w:rPr>
              <w:t xml:space="preserve">: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</w:pPr>
            <w:r w:rsidRPr="0058489D">
              <w:rPr>
                <w:sz w:val="22"/>
              </w:rPr>
              <w:t xml:space="preserve">1.Осыпаемость нитей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98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______________ чем у льна </w:t>
            </w: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252" w:line="259" w:lineRule="auto"/>
              <w:ind w:left="0" w:firstLine="0"/>
              <w:jc w:val="left"/>
            </w:pP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>__________________, чем ухлопка</w:t>
            </w:r>
          </w:p>
        </w:tc>
      </w:tr>
      <w:tr w:rsidR="00C16812" w:rsidTr="0017135B">
        <w:trPr>
          <w:trHeight w:val="289"/>
        </w:trPr>
        <w:tc>
          <w:tcPr>
            <w:tcW w:w="2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2. Усадка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2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</w:tr>
    </w:tbl>
    <w:p w:rsidR="00C16812" w:rsidRDefault="00C16812" w:rsidP="00A27521">
      <w:pPr>
        <w:spacing w:after="0" w:line="259" w:lineRule="auto"/>
        <w:ind w:left="941" w:firstLine="0"/>
        <w:jc w:val="left"/>
      </w:pPr>
    </w:p>
    <w:p w:rsidR="00C16812" w:rsidRDefault="00C16812" w:rsidP="00A27521">
      <w:pPr>
        <w:spacing w:after="264"/>
        <w:ind w:left="951" w:right="58"/>
      </w:pPr>
      <w:r>
        <w:t xml:space="preserve">4.Вставьте пропущенное слово в пословице: </w:t>
      </w:r>
    </w:p>
    <w:p w:rsidR="00C16812" w:rsidRDefault="00C16812" w:rsidP="00A27521">
      <w:pPr>
        <w:spacing w:after="248" w:line="271" w:lineRule="auto"/>
        <w:ind w:left="936" w:right="194"/>
        <w:outlineLvl w:val="0"/>
      </w:pPr>
      <w:r>
        <w:rPr>
          <w:b/>
        </w:rPr>
        <w:t xml:space="preserve">«Какова _________________, такова на ней и рубаха.» </w:t>
      </w:r>
    </w:p>
    <w:p w:rsidR="00C16812" w:rsidRDefault="00C16812" w:rsidP="00A27521">
      <w:pPr>
        <w:spacing w:after="256"/>
        <w:ind w:left="951" w:right="263"/>
        <w:jc w:val="left"/>
      </w:pPr>
      <w:r>
        <w:rPr>
          <w:i/>
        </w:rPr>
        <w:t xml:space="preserve">Отметьте знаком “+“  правильный ответ </w:t>
      </w:r>
    </w:p>
    <w:p w:rsidR="00C16812" w:rsidRDefault="00C16812" w:rsidP="00A27521">
      <w:pPr>
        <w:numPr>
          <w:ilvl w:val="0"/>
          <w:numId w:val="2"/>
        </w:numPr>
        <w:spacing w:line="487" w:lineRule="auto"/>
        <w:ind w:right="58" w:hanging="365"/>
      </w:pPr>
      <w:r>
        <w:t>Отметьте переплетение, у которого нити утка переплетаются через две нити основы:</w:t>
      </w:r>
    </w:p>
    <w:p w:rsidR="00C16812" w:rsidRDefault="00C16812" w:rsidP="00A27521">
      <w:pPr>
        <w:spacing w:line="487" w:lineRule="auto"/>
        <w:ind w:left="1306" w:right="58" w:firstLine="0"/>
      </w:pPr>
      <w:r>
        <w:t xml:space="preserve"> а) полотняное; б) саржевое; в)  атласное; г) сатиновое.  </w:t>
      </w:r>
    </w:p>
    <w:p w:rsidR="00C16812" w:rsidRDefault="00C16812" w:rsidP="00A27521">
      <w:pPr>
        <w:numPr>
          <w:ilvl w:val="0"/>
          <w:numId w:val="2"/>
        </w:numPr>
        <w:spacing w:after="0" w:line="259" w:lineRule="auto"/>
        <w:ind w:left="941" w:right="58" w:firstLine="0"/>
        <w:jc w:val="left"/>
      </w:pPr>
      <w:r>
        <w:t xml:space="preserve">Используя ответ к заданию 5, изобразите данное переплетение, раскрасив клеточки, используя  два цвета. </w:t>
      </w:r>
    </w:p>
    <w:p w:rsidR="00C16812" w:rsidRDefault="00C16812" w:rsidP="00A27521">
      <w:pPr>
        <w:spacing w:after="0" w:line="259" w:lineRule="auto"/>
        <w:ind w:left="1297" w:firstLine="0"/>
        <w:jc w:val="left"/>
      </w:pPr>
    </w:p>
    <w:tbl>
      <w:tblPr>
        <w:tblW w:w="3088" w:type="dxa"/>
        <w:tblInd w:w="830" w:type="dxa"/>
        <w:tblCellMar>
          <w:top w:w="7" w:type="dxa"/>
          <w:left w:w="110" w:type="dxa"/>
          <w:right w:w="115" w:type="dxa"/>
        </w:tblCellMar>
        <w:tblLook w:val="00A0"/>
      </w:tblPr>
      <w:tblGrid>
        <w:gridCol w:w="539"/>
        <w:gridCol w:w="422"/>
        <w:gridCol w:w="427"/>
        <w:gridCol w:w="423"/>
        <w:gridCol w:w="427"/>
        <w:gridCol w:w="427"/>
        <w:gridCol w:w="423"/>
      </w:tblGrid>
      <w:tr w:rsidR="00C16812" w:rsidTr="0017135B">
        <w:trPr>
          <w:trHeight w:val="284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3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3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  <w:tr w:rsidR="00C16812" w:rsidTr="0017135B">
        <w:trPr>
          <w:trHeight w:val="288"/>
        </w:trPr>
        <w:tc>
          <w:tcPr>
            <w:tcW w:w="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1" w:firstLine="0"/>
              <w:jc w:val="left"/>
            </w:pPr>
          </w:p>
        </w:tc>
      </w:tr>
    </w:tbl>
    <w:p w:rsidR="00C16812" w:rsidRDefault="00C16812" w:rsidP="00A27521">
      <w:pPr>
        <w:spacing w:after="225" w:line="259" w:lineRule="auto"/>
        <w:ind w:left="941" w:firstLine="0"/>
        <w:jc w:val="left"/>
      </w:pPr>
      <w:r>
        <w:tab/>
      </w:r>
      <w:r>
        <w:tab/>
      </w:r>
      <w:r>
        <w:tab/>
      </w:r>
      <w:r>
        <w:tab/>
      </w:r>
    </w:p>
    <w:p w:rsidR="00C16812" w:rsidRDefault="00C16812" w:rsidP="00A27521">
      <w:pPr>
        <w:spacing w:after="24" w:line="259" w:lineRule="auto"/>
        <w:ind w:left="941" w:firstLine="0"/>
        <w:jc w:val="left"/>
      </w:pPr>
    </w:p>
    <w:tbl>
      <w:tblPr>
        <w:tblpPr w:vertAnchor="text" w:tblpX="861" w:tblpY="-84"/>
        <w:tblOverlap w:val="never"/>
        <w:tblW w:w="333" w:type="dxa"/>
        <w:tblCellMar>
          <w:left w:w="80" w:type="dxa"/>
          <w:right w:w="13" w:type="dxa"/>
        </w:tblCellMar>
        <w:tblLook w:val="00A0"/>
      </w:tblPr>
      <w:tblGrid>
        <w:gridCol w:w="373"/>
      </w:tblGrid>
      <w:tr w:rsidR="00C16812" w:rsidTr="0017135B">
        <w:trPr>
          <w:trHeight w:val="285"/>
        </w:trPr>
        <w:tc>
          <w:tcPr>
            <w:tcW w:w="333" w:type="dxa"/>
            <w:tcBorders>
              <w:top w:val="single" w:sz="24" w:space="0" w:color="F2F2F2"/>
              <w:left w:val="single" w:sz="24" w:space="0" w:color="F2F2F2"/>
              <w:bottom w:val="single" w:sz="24" w:space="0" w:color="F2F2F2"/>
              <w:right w:val="single" w:sz="24" w:space="0" w:color="F2F2F2"/>
            </w:tcBorders>
            <w:shd w:val="clear" w:color="auto" w:fill="4F81BD"/>
            <w:vAlign w:val="bottom"/>
          </w:tcPr>
          <w:p w:rsidR="00C16812" w:rsidRPr="0058489D" w:rsidRDefault="00C16812" w:rsidP="0017135B">
            <w:pPr>
              <w:spacing w:after="0" w:line="259" w:lineRule="auto"/>
              <w:ind w:left="0" w:firstLine="0"/>
            </w:pPr>
            <w:r w:rsidRPr="0058489D">
              <w:rPr>
                <w:sz w:val="22"/>
                <w:bdr w:val="single" w:sz="12" w:space="0" w:color="000000"/>
              </w:rPr>
              <w:t>__</w:t>
            </w:r>
          </w:p>
        </w:tc>
      </w:tr>
      <w:tr w:rsidR="00C16812" w:rsidTr="0017135B">
        <w:trPr>
          <w:trHeight w:val="70"/>
        </w:trPr>
        <w:tc>
          <w:tcPr>
            <w:tcW w:w="333" w:type="dxa"/>
            <w:tcBorders>
              <w:top w:val="single" w:sz="24" w:space="0" w:color="F2F2F2"/>
              <w:left w:val="nil"/>
              <w:bottom w:val="nil"/>
              <w:right w:val="nil"/>
            </w:tcBorders>
            <w:shd w:val="clear" w:color="auto" w:fill="243F60"/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C16812" w:rsidRDefault="00C16812" w:rsidP="00A27521">
      <w:pPr>
        <w:ind w:left="1191" w:right="58"/>
      </w:pPr>
      <w:r>
        <w:t xml:space="preserve">  нить основы        нить утка </w:t>
      </w:r>
    </w:p>
    <w:p w:rsidR="00C16812" w:rsidRDefault="00C16812"/>
    <w:p w:rsidR="00C16812" w:rsidRDefault="00C16812"/>
    <w:p w:rsidR="00C16812" w:rsidRDefault="00C16812" w:rsidP="00A27521">
      <w:pPr>
        <w:spacing w:after="251" w:line="268" w:lineRule="auto"/>
        <w:ind w:left="1292" w:right="723"/>
        <w:jc w:val="center"/>
        <w:outlineLvl w:val="0"/>
      </w:pPr>
      <w:r>
        <w:rPr>
          <w:b/>
          <w:u w:val="single" w:color="000000"/>
        </w:rPr>
        <w:t>Машиноведение.</w:t>
      </w:r>
    </w:p>
    <w:p w:rsidR="00C16812" w:rsidRDefault="00C16812" w:rsidP="00A27521">
      <w:pPr>
        <w:numPr>
          <w:ilvl w:val="0"/>
          <w:numId w:val="2"/>
        </w:numPr>
        <w:ind w:right="58" w:hanging="365"/>
      </w:pPr>
      <w:r>
        <w:t xml:space="preserve">Механизмы регулировки в швейной машине: </w:t>
      </w:r>
    </w:p>
    <w:p w:rsidR="00C16812" w:rsidRDefault="00C16812" w:rsidP="00A27521">
      <w:pPr>
        <w:ind w:left="951" w:right="58"/>
      </w:pPr>
      <w:r>
        <w:t xml:space="preserve">а)  регулятор длины зигзага; </w:t>
      </w:r>
    </w:p>
    <w:p w:rsidR="00C16812" w:rsidRDefault="00C16812" w:rsidP="00A27521">
      <w:pPr>
        <w:ind w:left="951" w:right="58"/>
      </w:pPr>
      <w:r>
        <w:t xml:space="preserve">б)  регулятор длины стежка; </w:t>
      </w:r>
    </w:p>
    <w:p w:rsidR="00C16812" w:rsidRDefault="00C16812" w:rsidP="00A27521">
      <w:pPr>
        <w:ind w:left="951" w:right="58"/>
      </w:pPr>
      <w:r>
        <w:t xml:space="preserve">в)  регулятор натяжения верхней нити; </w:t>
      </w:r>
    </w:p>
    <w:p w:rsidR="00C16812" w:rsidRDefault="00C16812" w:rsidP="00A27521">
      <w:pPr>
        <w:ind w:left="951" w:right="58"/>
      </w:pPr>
      <w:r>
        <w:t xml:space="preserve">г)  регулятор крепления лапки; </w:t>
      </w:r>
    </w:p>
    <w:p w:rsidR="00C16812" w:rsidRDefault="00C16812" w:rsidP="00A27521">
      <w:pPr>
        <w:ind w:left="951" w:right="58"/>
      </w:pPr>
      <w:r>
        <w:t xml:space="preserve">д)  регулятор ширины зигзага </w:t>
      </w:r>
    </w:p>
    <w:p w:rsidR="00C16812" w:rsidRDefault="00C16812" w:rsidP="00A27521">
      <w:pPr>
        <w:spacing w:after="253" w:line="268" w:lineRule="auto"/>
        <w:ind w:left="1292" w:right="727"/>
        <w:jc w:val="center"/>
        <w:outlineLvl w:val="0"/>
      </w:pPr>
      <w:r>
        <w:rPr>
          <w:b/>
          <w:u w:val="single" w:color="000000"/>
        </w:rPr>
        <w:t>Технология изготовления швейного изделия.</w:t>
      </w:r>
    </w:p>
    <w:p w:rsidR="00C16812" w:rsidRDefault="00C16812" w:rsidP="00A27521">
      <w:pPr>
        <w:numPr>
          <w:ilvl w:val="0"/>
          <w:numId w:val="2"/>
        </w:numPr>
        <w:spacing w:line="271" w:lineRule="auto"/>
        <w:ind w:right="58" w:hanging="365"/>
      </w:pPr>
      <w:r>
        <w:rPr>
          <w:b/>
        </w:rPr>
        <w:t xml:space="preserve">Установите соответствие между названием шва и условным обозначением </w:t>
      </w:r>
    </w:p>
    <w:tbl>
      <w:tblPr>
        <w:tblW w:w="7150" w:type="dxa"/>
        <w:tblInd w:w="830" w:type="dxa"/>
        <w:tblCellMar>
          <w:left w:w="0" w:type="dxa"/>
          <w:bottom w:w="11" w:type="dxa"/>
          <w:right w:w="115" w:type="dxa"/>
        </w:tblCellMar>
        <w:tblLook w:val="00A0"/>
      </w:tblPr>
      <w:tblGrid>
        <w:gridCol w:w="817"/>
        <w:gridCol w:w="2760"/>
        <w:gridCol w:w="3573"/>
      </w:tblGrid>
      <w:tr w:rsidR="00C16812" w:rsidTr="0017135B">
        <w:trPr>
          <w:trHeight w:val="677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16812" w:rsidRPr="0058489D" w:rsidRDefault="00C16812" w:rsidP="0017135B">
            <w:pPr>
              <w:spacing w:after="0" w:line="259" w:lineRule="auto"/>
              <w:ind w:left="110" w:firstLine="0"/>
              <w:jc w:val="left"/>
            </w:pPr>
            <w:r w:rsidRPr="0058489D">
              <w:rPr>
                <w:sz w:val="22"/>
              </w:rPr>
              <w:t>1.</w:t>
            </w:r>
          </w:p>
          <w:p w:rsidR="00C16812" w:rsidRPr="0058489D" w:rsidRDefault="00C16812" w:rsidP="0017135B">
            <w:pPr>
              <w:spacing w:after="0" w:line="259" w:lineRule="auto"/>
              <w:ind w:left="110" w:firstLine="0"/>
              <w:jc w:val="left"/>
            </w:pPr>
          </w:p>
        </w:tc>
        <w:tc>
          <w:tcPr>
            <w:tcW w:w="27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стачной вразутюжку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16812" w:rsidRPr="0058489D" w:rsidRDefault="00C16812" w:rsidP="0017135B">
            <w:pPr>
              <w:tabs>
                <w:tab w:val="center" w:pos="2353"/>
              </w:tabs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>а)</w:t>
            </w:r>
            <w:r w:rsidRPr="003165F3">
              <w:rPr>
                <w:noProof/>
                <w:sz w:val="22"/>
              </w:rPr>
              <w:pict>
                <v:shape id="Рисунок 5" o:spid="_x0000_i1026" type="#_x0000_t75" style="width:101.25pt;height:30.75pt;visibility:visible">
                  <v:imagedata r:id="rId10" o:title=""/>
                </v:shape>
              </w:pict>
            </w:r>
            <w:r w:rsidRPr="0058489D">
              <w:rPr>
                <w:sz w:val="22"/>
              </w:rPr>
              <w:tab/>
            </w:r>
          </w:p>
        </w:tc>
      </w:tr>
      <w:tr w:rsidR="00C16812" w:rsidTr="0017135B">
        <w:trPr>
          <w:trHeight w:val="840"/>
        </w:trPr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C16812" w:rsidRPr="0058489D" w:rsidRDefault="00C16812" w:rsidP="0017135B">
            <w:pPr>
              <w:spacing w:after="0" w:line="259" w:lineRule="auto"/>
              <w:ind w:left="110" w:firstLine="0"/>
              <w:jc w:val="left"/>
            </w:pPr>
            <w:r w:rsidRPr="0058489D">
              <w:rPr>
                <w:sz w:val="22"/>
              </w:rPr>
              <w:t>2.</w:t>
            </w:r>
          </w:p>
          <w:p w:rsidR="00C16812" w:rsidRPr="0058489D" w:rsidRDefault="00C16812" w:rsidP="0017135B">
            <w:pPr>
              <w:spacing w:after="0" w:line="259" w:lineRule="auto"/>
              <w:ind w:left="110" w:firstLine="0"/>
              <w:jc w:val="left"/>
            </w:pPr>
          </w:p>
        </w:tc>
        <w:tc>
          <w:tcPr>
            <w:tcW w:w="2761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стачной взаутюжку </w:t>
            </w: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16812" w:rsidRPr="0058489D" w:rsidRDefault="00C16812" w:rsidP="0017135B">
            <w:pPr>
              <w:tabs>
                <w:tab w:val="center" w:pos="2819"/>
              </w:tabs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б) </w:t>
            </w:r>
            <w:r w:rsidRPr="003165F3">
              <w:rPr>
                <w:noProof/>
                <w:sz w:val="22"/>
              </w:rPr>
              <w:pict>
                <v:shape id="Рисунок 4" o:spid="_x0000_i1027" type="#_x0000_t75" style="width:121.5pt;height:39pt;visibility:visible">
                  <v:imagedata r:id="rId11" o:title=""/>
                </v:shape>
              </w:pict>
            </w:r>
            <w:r w:rsidRPr="0058489D">
              <w:rPr>
                <w:sz w:val="22"/>
              </w:rPr>
              <w:tab/>
            </w:r>
          </w:p>
        </w:tc>
      </w:tr>
      <w:tr w:rsidR="00C16812" w:rsidTr="0017135B">
        <w:trPr>
          <w:trHeight w:val="840"/>
        </w:trPr>
        <w:tc>
          <w:tcPr>
            <w:tcW w:w="35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tabs>
                <w:tab w:val="center" w:pos="1986"/>
              </w:tabs>
              <w:spacing w:after="28" w:line="259" w:lineRule="auto"/>
              <w:ind w:left="0" w:firstLine="0"/>
              <w:jc w:val="left"/>
            </w:pPr>
            <w:r w:rsidRPr="0058489D">
              <w:rPr>
                <w:sz w:val="22"/>
              </w:rPr>
              <w:t>3.</w:t>
            </w:r>
            <w:r w:rsidRPr="0058489D">
              <w:rPr>
                <w:rFonts w:ascii="Arial" w:hAnsi="Arial" w:cs="Arial"/>
                <w:sz w:val="22"/>
              </w:rPr>
              <w:tab/>
            </w:r>
            <w:r w:rsidRPr="0058489D">
              <w:rPr>
                <w:sz w:val="22"/>
              </w:rPr>
              <w:t xml:space="preserve">вподгибку с открытым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срезом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16812" w:rsidRPr="0058489D" w:rsidRDefault="00C16812" w:rsidP="0017135B">
            <w:pPr>
              <w:tabs>
                <w:tab w:val="center" w:pos="2746"/>
              </w:tabs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>в)</w:t>
            </w:r>
            <w:r w:rsidRPr="003165F3">
              <w:rPr>
                <w:noProof/>
                <w:sz w:val="22"/>
              </w:rPr>
              <w:pict>
                <v:shape id="Рисунок 3" o:spid="_x0000_i1028" type="#_x0000_t75" style="width:121.5pt;height:30.75pt;visibility:visible">
                  <v:imagedata r:id="rId12" o:title=""/>
                </v:shape>
              </w:pict>
            </w:r>
            <w:r w:rsidRPr="0058489D">
              <w:rPr>
                <w:sz w:val="22"/>
              </w:rPr>
              <w:tab/>
            </w:r>
          </w:p>
        </w:tc>
      </w:tr>
      <w:tr w:rsidR="00C16812" w:rsidTr="0017135B">
        <w:trPr>
          <w:trHeight w:val="874"/>
        </w:trPr>
        <w:tc>
          <w:tcPr>
            <w:tcW w:w="357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tabs>
                <w:tab w:val="center" w:pos="1974"/>
              </w:tabs>
              <w:spacing w:after="23" w:line="259" w:lineRule="auto"/>
              <w:ind w:left="0" w:firstLine="0"/>
              <w:jc w:val="left"/>
            </w:pPr>
            <w:r w:rsidRPr="0058489D">
              <w:rPr>
                <w:sz w:val="22"/>
              </w:rPr>
              <w:t>4.</w:t>
            </w:r>
            <w:r w:rsidRPr="0058489D">
              <w:rPr>
                <w:rFonts w:ascii="Arial" w:hAnsi="Arial" w:cs="Arial"/>
                <w:sz w:val="22"/>
              </w:rPr>
              <w:tab/>
            </w:r>
            <w:r w:rsidRPr="0058489D">
              <w:rPr>
                <w:sz w:val="22"/>
              </w:rPr>
              <w:t xml:space="preserve">вподгибку с закрытым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срезом </w:t>
            </w:r>
          </w:p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3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 w:rsidR="00C16812" w:rsidRPr="0058489D" w:rsidRDefault="00C16812" w:rsidP="0017135B">
            <w:pPr>
              <w:tabs>
                <w:tab w:val="right" w:pos="3457"/>
              </w:tabs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>г)</w:t>
            </w:r>
            <w:r w:rsidRPr="003165F3">
              <w:rPr>
                <w:noProof/>
                <w:sz w:val="22"/>
              </w:rPr>
              <w:pict>
                <v:shape id="Рисунок 2" o:spid="_x0000_i1029" type="#_x0000_t75" style="width:144.75pt;height:40.5pt;visibility:visible">
                  <v:imagedata r:id="rId13" o:title=""/>
                </v:shape>
              </w:pict>
            </w:r>
            <w:r w:rsidRPr="0058489D">
              <w:rPr>
                <w:sz w:val="22"/>
              </w:rPr>
              <w:tab/>
            </w:r>
          </w:p>
        </w:tc>
      </w:tr>
    </w:tbl>
    <w:p w:rsidR="00C16812" w:rsidRDefault="00C16812" w:rsidP="00AD7330">
      <w:pPr>
        <w:spacing w:after="0" w:line="240" w:lineRule="atLeast"/>
        <w:ind w:left="951" w:right="263"/>
        <w:jc w:val="left"/>
        <w:rPr>
          <w:i/>
        </w:rPr>
      </w:pPr>
      <w:r>
        <w:rPr>
          <w:i/>
        </w:rPr>
        <w:t xml:space="preserve">Отметьте знаком «+» правильный ответ: </w:t>
      </w:r>
    </w:p>
    <w:p w:rsidR="00C16812" w:rsidRDefault="00C16812" w:rsidP="00AD7330">
      <w:pPr>
        <w:pStyle w:val="ListParagraph"/>
        <w:numPr>
          <w:ilvl w:val="0"/>
          <w:numId w:val="2"/>
        </w:numPr>
        <w:spacing w:after="0" w:line="240" w:lineRule="atLeast"/>
        <w:ind w:right="263"/>
        <w:jc w:val="left"/>
      </w:pPr>
      <w:r>
        <w:t xml:space="preserve">К декоративным стежкам не относится : </w:t>
      </w:r>
    </w:p>
    <w:p w:rsidR="00C16812" w:rsidRDefault="00C16812" w:rsidP="00AD7330">
      <w:pPr>
        <w:spacing w:after="0" w:line="240" w:lineRule="atLeast"/>
        <w:ind w:left="1306" w:right="58" w:firstLine="0"/>
      </w:pPr>
    </w:p>
    <w:p w:rsidR="00C16812" w:rsidRDefault="00C16812" w:rsidP="00A27521">
      <w:pPr>
        <w:ind w:left="1671" w:right="58"/>
      </w:pPr>
      <w:r>
        <w:t xml:space="preserve">а) потайной; б) тамбурный; в) петельный. </w:t>
      </w:r>
    </w:p>
    <w:p w:rsidR="00C16812" w:rsidRPr="00A27521" w:rsidRDefault="00C16812" w:rsidP="00A27521">
      <w:pPr>
        <w:spacing w:after="208" w:line="270" w:lineRule="auto"/>
        <w:ind w:left="1306" w:right="58" w:firstLine="0"/>
      </w:pPr>
    </w:p>
    <w:p w:rsidR="00C16812" w:rsidRDefault="00C16812" w:rsidP="00A27521">
      <w:pPr>
        <w:spacing w:after="208" w:line="270" w:lineRule="auto"/>
        <w:ind w:left="1306" w:right="58" w:firstLine="0"/>
      </w:pPr>
      <w:r>
        <w:rPr>
          <w:b/>
          <w:u w:val="single" w:color="000000"/>
        </w:rPr>
        <w:t>10.Творческое задание. Вам предложена юбка.</w:t>
      </w:r>
    </w:p>
    <w:p w:rsidR="00C16812" w:rsidRDefault="00C16812" w:rsidP="00A27521">
      <w:pPr>
        <w:numPr>
          <w:ilvl w:val="0"/>
          <w:numId w:val="3"/>
        </w:numPr>
        <w:spacing w:after="12" w:line="270" w:lineRule="auto"/>
        <w:ind w:right="419" w:hanging="244"/>
        <w:jc w:val="left"/>
      </w:pPr>
      <w:r>
        <w:t xml:space="preserve">Выберите одну из предложенных конструкций юбки, выполните её  эскиз, используя разные цвета: а) прямая; </w:t>
      </w:r>
    </w:p>
    <w:p w:rsidR="00C16812" w:rsidRDefault="00C16812" w:rsidP="00A27521">
      <w:pPr>
        <w:ind w:left="951" w:right="58"/>
      </w:pPr>
      <w:r>
        <w:t xml:space="preserve">б) клиньевая ; </w:t>
      </w:r>
    </w:p>
    <w:p w:rsidR="00C16812" w:rsidRDefault="00C16812" w:rsidP="00A27521">
      <w:pPr>
        <w:ind w:left="951" w:right="58"/>
      </w:pPr>
      <w:r>
        <w:t xml:space="preserve">в) коническая; </w:t>
      </w:r>
    </w:p>
    <w:p w:rsidR="00C16812" w:rsidRDefault="00C16812" w:rsidP="00A27521">
      <w:pPr>
        <w:numPr>
          <w:ilvl w:val="0"/>
          <w:numId w:val="3"/>
        </w:numPr>
        <w:ind w:right="419" w:hanging="244"/>
        <w:jc w:val="left"/>
      </w:pPr>
      <w:r>
        <w:t xml:space="preserve">Опишите и внесите ответы в таблицу: </w:t>
      </w:r>
    </w:p>
    <w:p w:rsidR="00C16812" w:rsidRDefault="00C16812" w:rsidP="00A27521">
      <w:pPr>
        <w:ind w:left="951" w:right="58"/>
      </w:pPr>
      <w:r>
        <w:t xml:space="preserve">а) волокнистому составу; </w:t>
      </w:r>
    </w:p>
    <w:p w:rsidR="00C16812" w:rsidRDefault="00C16812" w:rsidP="00A27521">
      <w:pPr>
        <w:ind w:left="951" w:right="58"/>
      </w:pPr>
      <w:r>
        <w:t xml:space="preserve">б) по декоративной отделки и фасонным изменениям. </w:t>
      </w:r>
    </w:p>
    <w:p w:rsidR="00C16812" w:rsidRDefault="00C16812" w:rsidP="00A27521">
      <w:pPr>
        <w:spacing w:after="0" w:line="259" w:lineRule="auto"/>
        <w:ind w:left="941" w:firstLine="0"/>
        <w:jc w:val="left"/>
      </w:pPr>
    </w:p>
    <w:p w:rsidR="00C16812" w:rsidRDefault="00C16812" w:rsidP="00A27521">
      <w:pPr>
        <w:spacing w:after="0" w:line="259" w:lineRule="auto"/>
        <w:ind w:left="941" w:firstLine="0"/>
        <w:jc w:val="left"/>
      </w:pPr>
    </w:p>
    <w:tbl>
      <w:tblPr>
        <w:tblW w:w="7227" w:type="dxa"/>
        <w:tblInd w:w="946" w:type="dxa"/>
        <w:tblCellMar>
          <w:top w:w="7" w:type="dxa"/>
          <w:left w:w="110" w:type="dxa"/>
          <w:right w:w="48" w:type="dxa"/>
        </w:tblCellMar>
        <w:tblLook w:val="00A0"/>
      </w:tblPr>
      <w:tblGrid>
        <w:gridCol w:w="1599"/>
        <w:gridCol w:w="5628"/>
      </w:tblGrid>
      <w:tr w:rsidR="00C16812" w:rsidTr="0017135B">
        <w:trPr>
          <w:trHeight w:val="283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Назначение: </w:t>
            </w:r>
          </w:p>
        </w:tc>
        <w:tc>
          <w:tcPr>
            <w:tcW w:w="56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Эскиз </w:t>
            </w:r>
          </w:p>
        </w:tc>
      </w:tr>
      <w:tr w:rsidR="00C16812" w:rsidTr="0017135B">
        <w:trPr>
          <w:trHeight w:val="4336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56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30" w:firstLine="0"/>
              <w:jc w:val="left"/>
            </w:pPr>
            <w:r w:rsidRPr="003165F3">
              <w:rPr>
                <w:noProof/>
                <w:sz w:val="22"/>
              </w:rPr>
              <w:pict>
                <v:shape id="Рисунок 1" o:spid="_x0000_i1030" type="#_x0000_t75" style="width:198pt;height:342.75pt;visibility:visible">
                  <v:imagedata r:id="rId14" o:title=""/>
                </v:shape>
              </w:pict>
            </w:r>
          </w:p>
        </w:tc>
      </w:tr>
      <w:tr w:rsidR="00C16812" w:rsidTr="0017135B">
        <w:trPr>
          <w:trHeight w:val="562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волокнистый состав: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  <w:tr w:rsidR="00C16812" w:rsidTr="0017135B">
        <w:trPr>
          <w:trHeight w:val="1973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  <w:tr w:rsidR="00C16812" w:rsidTr="0017135B">
        <w:trPr>
          <w:trHeight w:val="1114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  <w:r w:rsidRPr="0058489D">
              <w:rPr>
                <w:sz w:val="22"/>
              </w:rPr>
              <w:t xml:space="preserve">декоративная отделка и фасонные изменения: </w:t>
            </w:r>
          </w:p>
        </w:tc>
        <w:tc>
          <w:tcPr>
            <w:tcW w:w="562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  <w:tr w:rsidR="00C16812" w:rsidTr="0017135B">
        <w:trPr>
          <w:trHeight w:val="2219"/>
        </w:trPr>
        <w:tc>
          <w:tcPr>
            <w:tcW w:w="15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0" w:line="259" w:lineRule="auto"/>
              <w:ind w:left="0" w:firstLine="0"/>
              <w:jc w:val="left"/>
            </w:pPr>
          </w:p>
        </w:tc>
        <w:tc>
          <w:tcPr>
            <w:tcW w:w="0" w:type="auto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6812" w:rsidRPr="0058489D" w:rsidRDefault="00C16812" w:rsidP="0017135B">
            <w:pPr>
              <w:spacing w:after="160" w:line="259" w:lineRule="auto"/>
              <w:ind w:left="0" w:firstLine="0"/>
              <w:jc w:val="left"/>
            </w:pPr>
          </w:p>
        </w:tc>
      </w:tr>
    </w:tbl>
    <w:p w:rsidR="00C16812" w:rsidRDefault="00C16812" w:rsidP="00A27521">
      <w:pPr>
        <w:spacing w:after="204" w:line="259" w:lineRule="auto"/>
        <w:ind w:left="941" w:right="2221" w:firstLine="0"/>
        <w:jc w:val="left"/>
      </w:pPr>
    </w:p>
    <w:p w:rsidR="00C16812" w:rsidRDefault="00C16812"/>
    <w:sectPr w:rsidR="00C16812" w:rsidSect="00A27521">
      <w:footerReference w:type="default" r:id="rId15"/>
      <w:pgSz w:w="11906" w:h="16838"/>
      <w:pgMar w:top="567" w:right="851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16812" w:rsidRDefault="00C16812" w:rsidP="00AD7330">
      <w:pPr>
        <w:spacing w:after="0" w:line="240" w:lineRule="auto"/>
      </w:pPr>
      <w:r>
        <w:separator/>
      </w:r>
    </w:p>
  </w:endnote>
  <w:endnote w:type="continuationSeparator" w:id="1">
    <w:p w:rsidR="00C16812" w:rsidRDefault="00C16812" w:rsidP="00AD73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16812" w:rsidRDefault="00C1681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16812" w:rsidRDefault="00C16812" w:rsidP="00AD7330">
      <w:pPr>
        <w:spacing w:after="0" w:line="240" w:lineRule="auto"/>
      </w:pPr>
      <w:r>
        <w:separator/>
      </w:r>
    </w:p>
  </w:footnote>
  <w:footnote w:type="continuationSeparator" w:id="1">
    <w:p w:rsidR="00C16812" w:rsidRDefault="00C16812" w:rsidP="00AD733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E666F5"/>
    <w:multiLevelType w:val="hybridMultilevel"/>
    <w:tmpl w:val="0A0CAE3E"/>
    <w:lvl w:ilvl="0" w:tplc="128A8902">
      <w:start w:val="5"/>
      <w:numFmt w:val="decimal"/>
      <w:lvlText w:val="%1."/>
      <w:lvlJc w:val="left"/>
      <w:pPr>
        <w:ind w:left="130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986C022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1054E13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159412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F9AA9E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F258A2C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761A408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5CC67C7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73C0E5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1">
    <w:nsid w:val="4FA76CAB"/>
    <w:multiLevelType w:val="hybridMultilevel"/>
    <w:tmpl w:val="44AA7E3A"/>
    <w:lvl w:ilvl="0" w:tplc="F018682A">
      <w:start w:val="1"/>
      <w:numFmt w:val="decimal"/>
      <w:lvlText w:val="%1."/>
      <w:lvlJc w:val="left"/>
      <w:pPr>
        <w:ind w:left="1185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F1E3D28">
      <w:start w:val="1"/>
      <w:numFmt w:val="decimal"/>
      <w:lvlText w:val="%2."/>
      <w:lvlJc w:val="left"/>
      <w:pPr>
        <w:ind w:left="1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7EC0EDA0">
      <w:start w:val="1"/>
      <w:numFmt w:val="lowerRoman"/>
      <w:lvlText w:val="%3"/>
      <w:lvlJc w:val="left"/>
      <w:pPr>
        <w:ind w:left="1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C6925E9E">
      <w:start w:val="1"/>
      <w:numFmt w:val="decimal"/>
      <w:lvlText w:val="%4"/>
      <w:lvlJc w:val="left"/>
      <w:pPr>
        <w:ind w:left="2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54CA404A">
      <w:start w:val="1"/>
      <w:numFmt w:val="lowerLetter"/>
      <w:lvlText w:val="%5"/>
      <w:lvlJc w:val="left"/>
      <w:pPr>
        <w:ind w:left="3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E260045A">
      <w:start w:val="1"/>
      <w:numFmt w:val="lowerRoman"/>
      <w:lvlText w:val="%6"/>
      <w:lvlJc w:val="left"/>
      <w:pPr>
        <w:ind w:left="38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6284C270">
      <w:start w:val="1"/>
      <w:numFmt w:val="decimal"/>
      <w:lvlText w:val="%7"/>
      <w:lvlJc w:val="left"/>
      <w:pPr>
        <w:ind w:left="45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BDEC8964">
      <w:start w:val="1"/>
      <w:numFmt w:val="lowerLetter"/>
      <w:lvlText w:val="%8"/>
      <w:lvlJc w:val="left"/>
      <w:pPr>
        <w:ind w:left="52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2BD61928">
      <w:start w:val="1"/>
      <w:numFmt w:val="lowerRoman"/>
      <w:lvlText w:val="%9"/>
      <w:lvlJc w:val="left"/>
      <w:pPr>
        <w:ind w:left="60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abstractNum w:abstractNumId="2">
    <w:nsid w:val="702041AF"/>
    <w:multiLevelType w:val="hybridMultilevel"/>
    <w:tmpl w:val="1A0A3E8E"/>
    <w:lvl w:ilvl="0" w:tplc="38F43DFC">
      <w:start w:val="1"/>
      <w:numFmt w:val="decimal"/>
      <w:lvlText w:val="%1."/>
      <w:lvlJc w:val="left"/>
      <w:pPr>
        <w:ind w:left="1243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1" w:tplc="61DA82D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2" w:tplc="45646A2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3" w:tplc="02B896C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4" w:tplc="0F3CDE2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5" w:tplc="739201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6" w:tplc="0CB857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7" w:tplc="BF34C4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  <w:lvl w:ilvl="8" w:tplc="7BCA50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vertAlign w:val="baseline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911D3"/>
    <w:rsid w:val="0017135B"/>
    <w:rsid w:val="003165F3"/>
    <w:rsid w:val="004042E8"/>
    <w:rsid w:val="0058489D"/>
    <w:rsid w:val="00587B3D"/>
    <w:rsid w:val="007B46A4"/>
    <w:rsid w:val="00905C45"/>
    <w:rsid w:val="00A1472C"/>
    <w:rsid w:val="00A27521"/>
    <w:rsid w:val="00A911D3"/>
    <w:rsid w:val="00AD7330"/>
    <w:rsid w:val="00C16812"/>
    <w:rsid w:val="00C66739"/>
    <w:rsid w:val="00C90DA7"/>
    <w:rsid w:val="00CE255F"/>
    <w:rsid w:val="00EF38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27521"/>
    <w:pPr>
      <w:spacing w:after="5" w:line="269" w:lineRule="auto"/>
      <w:ind w:left="312" w:hanging="10"/>
      <w:jc w:val="both"/>
    </w:pPr>
    <w:rPr>
      <w:rFonts w:ascii="Times New Roman" w:eastAsia="Times New Roman" w:hAnsi="Times New Roman"/>
      <w:color w:val="000000"/>
      <w:sz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AD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AD7330"/>
    <w:rPr>
      <w:rFonts w:ascii="Times New Roman" w:hAnsi="Times New Roman" w:cs="Times New Roman"/>
      <w:color w:val="000000"/>
      <w:sz w:val="24"/>
      <w:lang w:eastAsia="ru-RU"/>
    </w:rPr>
  </w:style>
  <w:style w:type="paragraph" w:styleId="Footer">
    <w:name w:val="footer"/>
    <w:basedOn w:val="Normal"/>
    <w:link w:val="FooterChar"/>
    <w:uiPriority w:val="99"/>
    <w:rsid w:val="00AD733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AD7330"/>
    <w:rPr>
      <w:rFonts w:ascii="Times New Roman" w:hAnsi="Times New Roman" w:cs="Times New Roman"/>
      <w:color w:val="000000"/>
      <w:sz w:val="24"/>
      <w:lang w:eastAsia="ru-RU"/>
    </w:rPr>
  </w:style>
  <w:style w:type="paragraph" w:styleId="ListParagraph">
    <w:name w:val="List Paragraph"/>
    <w:basedOn w:val="Normal"/>
    <w:uiPriority w:val="99"/>
    <w:qFormat/>
    <w:rsid w:val="00AD7330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</TotalTime>
  <Pages>3</Pages>
  <Words>389</Words>
  <Characters>2222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6</cp:revision>
  <dcterms:created xsi:type="dcterms:W3CDTF">2015-10-26T19:50:00Z</dcterms:created>
  <dcterms:modified xsi:type="dcterms:W3CDTF">2015-12-12T20:36:00Z</dcterms:modified>
</cp:coreProperties>
</file>